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3C346D" w14:textId="77777777" w:rsidR="009E0CD5" w:rsidRDefault="009E0CD5" w:rsidP="009E0CD5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  <w:u w:val="single"/>
        </w:rPr>
        <w:t>John WYKS</w:t>
      </w:r>
      <w:r>
        <w:rPr>
          <w:rStyle w:val="s1"/>
        </w:rPr>
        <w:t xml:space="preserve">        (fl.1505)</w:t>
      </w:r>
    </w:p>
    <w:p w14:paraId="3AB42E1D" w14:textId="77777777" w:rsidR="009E0CD5" w:rsidRDefault="009E0CD5" w:rsidP="009E0CD5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 xml:space="preserve">of Little </w:t>
      </w:r>
      <w:proofErr w:type="spellStart"/>
      <w:r>
        <w:rPr>
          <w:rStyle w:val="s1"/>
        </w:rPr>
        <w:t>Cornard</w:t>
      </w:r>
      <w:proofErr w:type="spellEnd"/>
      <w:r>
        <w:rPr>
          <w:rStyle w:val="s1"/>
        </w:rPr>
        <w:t>, Suffolk.</w:t>
      </w:r>
    </w:p>
    <w:p w14:paraId="2D59D352" w14:textId="77777777" w:rsidR="009E0CD5" w:rsidRDefault="009E0CD5" w:rsidP="009E0CD5">
      <w:pPr>
        <w:pStyle w:val="NoSpacing"/>
        <w:tabs>
          <w:tab w:val="left" w:pos="720"/>
        </w:tabs>
        <w:rPr>
          <w:rStyle w:val="s1"/>
        </w:rPr>
      </w:pPr>
    </w:p>
    <w:p w14:paraId="6A0CC0E3" w14:textId="77777777" w:rsidR="009E0CD5" w:rsidRDefault="009E0CD5" w:rsidP="009E0CD5">
      <w:pPr>
        <w:pStyle w:val="NoSpacing"/>
        <w:tabs>
          <w:tab w:val="left" w:pos="720"/>
        </w:tabs>
        <w:rPr>
          <w:rStyle w:val="s1"/>
        </w:rPr>
      </w:pPr>
    </w:p>
    <w:p w14:paraId="0650A4FA" w14:textId="77777777" w:rsidR="009E0CD5" w:rsidRDefault="009E0CD5" w:rsidP="009E0CD5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ab/>
        <w:t>1505</w:t>
      </w:r>
      <w:r>
        <w:rPr>
          <w:rStyle w:val="s1"/>
        </w:rPr>
        <w:tab/>
        <w:t>He made his Will.</w:t>
      </w:r>
    </w:p>
    <w:p w14:paraId="5ED5BC7F" w14:textId="77777777" w:rsidR="009E0CD5" w:rsidRDefault="009E0CD5" w:rsidP="009E0CD5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ab/>
      </w:r>
      <w:r>
        <w:rPr>
          <w:rStyle w:val="s1"/>
        </w:rPr>
        <w:tab/>
        <w:t>(</w:t>
      </w:r>
      <w:hyperlink r:id="rId6" w:history="1">
        <w:r>
          <w:rPr>
            <w:rStyle w:val="s2"/>
          </w:rPr>
          <w:t>http://nrocat.norfolk.gov.uk</w:t>
        </w:r>
      </w:hyperlink>
      <w:r>
        <w:rPr>
          <w:rStyle w:val="s1"/>
        </w:rPr>
        <w:t xml:space="preserve">  Cat. Ref. NCC Will register, Garnon51)</w:t>
      </w:r>
    </w:p>
    <w:p w14:paraId="48AD3E63" w14:textId="77777777" w:rsidR="009E0CD5" w:rsidRDefault="009E0CD5" w:rsidP="009E0CD5">
      <w:pPr>
        <w:pStyle w:val="NoSpacing"/>
        <w:tabs>
          <w:tab w:val="left" w:pos="720"/>
        </w:tabs>
        <w:rPr>
          <w:rStyle w:val="s1"/>
        </w:rPr>
      </w:pPr>
    </w:p>
    <w:p w14:paraId="393F252C" w14:textId="77777777" w:rsidR="009E0CD5" w:rsidRDefault="009E0CD5" w:rsidP="009E0CD5">
      <w:pPr>
        <w:pStyle w:val="NoSpacing"/>
        <w:tabs>
          <w:tab w:val="left" w:pos="720"/>
        </w:tabs>
        <w:rPr>
          <w:rStyle w:val="s1"/>
        </w:rPr>
      </w:pPr>
    </w:p>
    <w:p w14:paraId="4681CE38" w14:textId="77777777" w:rsidR="009E0CD5" w:rsidRDefault="009E0CD5" w:rsidP="009E0CD5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>20 August 2019</w:t>
      </w:r>
    </w:p>
    <w:p w14:paraId="6C220FC4" w14:textId="77777777" w:rsidR="006B2F86" w:rsidRPr="00E71FC3" w:rsidRDefault="009E0CD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FC7E9A" w14:textId="77777777" w:rsidR="009E0CD5" w:rsidRDefault="009E0CD5" w:rsidP="00E71FC3">
      <w:pPr>
        <w:spacing w:after="0" w:line="240" w:lineRule="auto"/>
      </w:pPr>
      <w:r>
        <w:separator/>
      </w:r>
    </w:p>
  </w:endnote>
  <w:endnote w:type="continuationSeparator" w:id="0">
    <w:p w14:paraId="01E9DDE8" w14:textId="77777777" w:rsidR="009E0CD5" w:rsidRDefault="009E0CD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0AD8F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C3C25E" w14:textId="77777777" w:rsidR="009E0CD5" w:rsidRDefault="009E0CD5" w:rsidP="00E71FC3">
      <w:pPr>
        <w:spacing w:after="0" w:line="240" w:lineRule="auto"/>
      </w:pPr>
      <w:r>
        <w:separator/>
      </w:r>
    </w:p>
  </w:footnote>
  <w:footnote w:type="continuationSeparator" w:id="0">
    <w:p w14:paraId="0FA9E3E1" w14:textId="77777777" w:rsidR="009E0CD5" w:rsidRDefault="009E0CD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CD5"/>
    <w:rsid w:val="001A7C09"/>
    <w:rsid w:val="00577BD5"/>
    <w:rsid w:val="00656CBA"/>
    <w:rsid w:val="006A1F77"/>
    <w:rsid w:val="00733BE7"/>
    <w:rsid w:val="009E0CD5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17AE11"/>
  <w15:chartTrackingRefBased/>
  <w15:docId w15:val="{63C8F1A7-C6C0-4B16-A932-7ABD1FA1F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customStyle="1" w:styleId="s1">
    <w:name w:val="s1"/>
    <w:basedOn w:val="DefaultParagraphFont"/>
    <w:rsid w:val="009E0CD5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s2">
    <w:name w:val="s2"/>
    <w:basedOn w:val="DefaultParagraphFont"/>
    <w:rsid w:val="009E0CD5"/>
    <w:rPr>
      <w:rFonts w:ascii="Times New Roman" w:hAnsi="Times New Roman" w:cs="Times New Roman" w:hint="default"/>
      <w:b w:val="0"/>
      <w:bCs w:val="0"/>
      <w:i w:val="0"/>
      <w:iCs w:val="0"/>
      <w:color w:val="0000FF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2019-12-27T21:09:00Z</dcterms:created>
  <dcterms:modified xsi:type="dcterms:W3CDTF">2019-12-27T21:10:00Z</dcterms:modified>
</cp:coreProperties>
</file>